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BDF10" w14:textId="77777777" w:rsidR="00175E41" w:rsidRDefault="00175E41" w:rsidP="00175E4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HERVY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47091518" w14:textId="77777777" w:rsidR="00175E41" w:rsidRDefault="00175E41" w:rsidP="00175E41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27B20F8" w14:textId="77777777" w:rsidR="00175E41" w:rsidRDefault="00175E41" w:rsidP="00175E41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8ACAF7A" w14:textId="77777777" w:rsidR="00175E41" w:rsidRDefault="00175E41" w:rsidP="00175E4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Sep.1484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Maidstone, Kent,</w:t>
      </w:r>
    </w:p>
    <w:p w14:paraId="63D48594" w14:textId="77777777" w:rsidR="00175E41" w:rsidRDefault="00175E41" w:rsidP="00175E4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into lands of William Belnap(q.v.).</w:t>
      </w:r>
    </w:p>
    <w:p w14:paraId="6B1569B0" w14:textId="77777777" w:rsidR="00175E41" w:rsidRDefault="00175E41" w:rsidP="00175E4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F84667F" w14:textId="77777777" w:rsidR="00175E41" w:rsidRDefault="00175E41" w:rsidP="00175E4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pp.109-10)</w:t>
      </w:r>
    </w:p>
    <w:p w14:paraId="055CDCCC" w14:textId="77777777" w:rsidR="00175E41" w:rsidRDefault="00175E41" w:rsidP="00175E41">
      <w:pPr>
        <w:pStyle w:val="NoSpacing"/>
        <w:rPr>
          <w:rFonts w:eastAsia="Times New Roman" w:cs="Times New Roman"/>
          <w:szCs w:val="24"/>
        </w:rPr>
      </w:pPr>
    </w:p>
    <w:p w14:paraId="568F3C99" w14:textId="77777777" w:rsidR="00175E41" w:rsidRDefault="00175E41" w:rsidP="00175E41">
      <w:pPr>
        <w:pStyle w:val="NoSpacing"/>
        <w:rPr>
          <w:rFonts w:eastAsia="Times New Roman" w:cs="Times New Roman"/>
          <w:szCs w:val="24"/>
        </w:rPr>
      </w:pPr>
    </w:p>
    <w:p w14:paraId="5014A627" w14:textId="77777777" w:rsidR="00175E41" w:rsidRDefault="00175E41" w:rsidP="00175E4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August 2023</w:t>
      </w:r>
    </w:p>
    <w:p w14:paraId="6C3361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9F1C4" w14:textId="77777777" w:rsidR="00175E41" w:rsidRDefault="00175E41" w:rsidP="009139A6">
      <w:r>
        <w:separator/>
      </w:r>
    </w:p>
  </w:endnote>
  <w:endnote w:type="continuationSeparator" w:id="0">
    <w:p w14:paraId="419D85BE" w14:textId="77777777" w:rsidR="00175E41" w:rsidRDefault="00175E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00C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84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D38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FAEC4" w14:textId="77777777" w:rsidR="00175E41" w:rsidRDefault="00175E41" w:rsidP="009139A6">
      <w:r>
        <w:separator/>
      </w:r>
    </w:p>
  </w:footnote>
  <w:footnote w:type="continuationSeparator" w:id="0">
    <w:p w14:paraId="1B0C7BD0" w14:textId="77777777" w:rsidR="00175E41" w:rsidRDefault="00175E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8FF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890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42A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E41"/>
    <w:rsid w:val="000666E0"/>
    <w:rsid w:val="00175E4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9292C"/>
  <w15:chartTrackingRefBased/>
  <w15:docId w15:val="{BCAE961C-B687-4477-8BB1-8B9873A9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2023-08-09T20:16:00Z</dcterms:created>
  <dcterms:modified xsi:type="dcterms:W3CDTF">2023-08-09T20:16:00Z</dcterms:modified>
</cp:coreProperties>
</file>